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SHIPTON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Malkyn(q.v.) and Richard Canam of Fordham(q.v.) brought a plaint</w:t>
      </w:r>
    </w:p>
    <w:p w:rsidR="007E0230" w:rsidRDefault="007E0230" w:rsidP="007E0230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 debt against him, Thomas Rykes of London(q.v.) and Simon Shipton of London(q.v.), the executors of Thomas Shipton.</w:t>
      </w: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0230" w:rsidRDefault="007E0230" w:rsidP="007E02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230" w:rsidRDefault="007E0230" w:rsidP="00564E3C">
      <w:pPr>
        <w:spacing w:after="0" w:line="240" w:lineRule="auto"/>
      </w:pPr>
      <w:r>
        <w:separator/>
      </w:r>
    </w:p>
  </w:endnote>
  <w:endnote w:type="continuationSeparator" w:id="0">
    <w:p w:rsidR="007E0230" w:rsidRDefault="007E02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E0230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230" w:rsidRDefault="007E0230" w:rsidP="00564E3C">
      <w:pPr>
        <w:spacing w:after="0" w:line="240" w:lineRule="auto"/>
      </w:pPr>
      <w:r>
        <w:separator/>
      </w:r>
    </w:p>
  </w:footnote>
  <w:footnote w:type="continuationSeparator" w:id="0">
    <w:p w:rsidR="007E0230" w:rsidRDefault="007E02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30"/>
    <w:rsid w:val="00372DC6"/>
    <w:rsid w:val="00564E3C"/>
    <w:rsid w:val="0064591D"/>
    <w:rsid w:val="007E02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F44F5-DBB4-48DB-AB88-50D4FF3A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E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2015-11-27T20:29:00Z</dcterms:created>
  <dcterms:modified xsi:type="dcterms:W3CDTF">2015-11-27T20:29:00Z</dcterms:modified>
</cp:coreProperties>
</file>